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E73E9D" w14:textId="77777777" w:rsidR="008A0AD4" w:rsidRDefault="008A0AD4" w:rsidP="008A0A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MASON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14:paraId="2B59FFD4" w14:textId="77777777" w:rsidR="008A0AD4" w:rsidRDefault="008A0AD4" w:rsidP="008A0A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Aldersgate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Ward, London.</w:t>
      </w:r>
    </w:p>
    <w:p w14:paraId="36B825FB" w14:textId="77777777" w:rsidR="008A0AD4" w:rsidRDefault="008A0AD4" w:rsidP="008A0A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95F057" w14:textId="77777777" w:rsidR="008A0AD4" w:rsidRDefault="008A0AD4" w:rsidP="008A0A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321180" w14:textId="77777777" w:rsidR="008A0AD4" w:rsidRDefault="008A0AD4" w:rsidP="008A0A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Jan.1422</w:t>
      </w:r>
      <w:r>
        <w:rPr>
          <w:rFonts w:ascii="Times New Roman" w:hAnsi="Times New Roman" w:cs="Times New Roman"/>
          <w:sz w:val="24"/>
          <w:szCs w:val="24"/>
        </w:rPr>
        <w:tab/>
        <w:t>He was elected one of the ward Constables.</w:t>
      </w:r>
    </w:p>
    <w:p w14:paraId="1BD61173" w14:textId="77777777" w:rsidR="008A0AD4" w:rsidRDefault="008A0AD4" w:rsidP="008A0A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(“Calendar of Plea and Memoranda Books 1413-37” p.116)</w:t>
      </w:r>
    </w:p>
    <w:p w14:paraId="7E683A39" w14:textId="77777777" w:rsidR="008A0AD4" w:rsidRDefault="008A0AD4" w:rsidP="008A0A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8E95F0" w14:textId="77777777" w:rsidR="008A0AD4" w:rsidRDefault="008A0AD4" w:rsidP="008A0AD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1B147F" w14:textId="77777777" w:rsidR="008A0AD4" w:rsidRPr="00E57736" w:rsidRDefault="008A0AD4" w:rsidP="008A0AD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September 2021</w:t>
      </w:r>
    </w:p>
    <w:p w14:paraId="459355D2" w14:textId="55EE0CCC" w:rsidR="00BA00AB" w:rsidRPr="008A0AD4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A0A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F6058" w14:textId="77777777" w:rsidR="008A0AD4" w:rsidRDefault="008A0AD4" w:rsidP="009139A6">
      <w:r>
        <w:separator/>
      </w:r>
    </w:p>
  </w:endnote>
  <w:endnote w:type="continuationSeparator" w:id="0">
    <w:p w14:paraId="700AEADB" w14:textId="77777777" w:rsidR="008A0AD4" w:rsidRDefault="008A0A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68E7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961D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CEB6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03D05" w14:textId="77777777" w:rsidR="008A0AD4" w:rsidRDefault="008A0AD4" w:rsidP="009139A6">
      <w:r>
        <w:separator/>
      </w:r>
    </w:p>
  </w:footnote>
  <w:footnote w:type="continuationSeparator" w:id="0">
    <w:p w14:paraId="3179A85A" w14:textId="77777777" w:rsidR="008A0AD4" w:rsidRDefault="008A0A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E417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55B0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8DB6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AD4"/>
    <w:rsid w:val="000666E0"/>
    <w:rsid w:val="002510B7"/>
    <w:rsid w:val="005C130B"/>
    <w:rsid w:val="00826F5C"/>
    <w:rsid w:val="008A0AD4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5B760"/>
  <w15:chartTrackingRefBased/>
  <w15:docId w15:val="{7876030B-A080-48AA-B6C0-346466FA5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2021-09-15T20:01:00Z</dcterms:created>
  <dcterms:modified xsi:type="dcterms:W3CDTF">2021-09-15T20:02:00Z</dcterms:modified>
</cp:coreProperties>
</file>